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70856" w14:textId="77777777" w:rsidR="003D2E9C" w:rsidRDefault="003D2E9C" w:rsidP="003D2E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WHYTE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7357A2D5" w14:textId="77777777" w:rsidR="003D2E9C" w:rsidRDefault="003D2E9C" w:rsidP="003D2E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Kilkhampton</w:t>
      </w:r>
      <w:proofErr w:type="spellEnd"/>
      <w:r>
        <w:rPr>
          <w:rFonts w:ascii="Times New Roman" w:hAnsi="Times New Roman" w:cs="Times New Roman"/>
          <w:sz w:val="24"/>
          <w:szCs w:val="24"/>
        </w:rPr>
        <w:t>, Cornwall. Clerk.</w:t>
      </w:r>
    </w:p>
    <w:p w14:paraId="040EAC2F" w14:textId="77777777" w:rsidR="003D2E9C" w:rsidRDefault="003D2E9C" w:rsidP="003D2E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F042A4" w14:textId="77777777" w:rsidR="003D2E9C" w:rsidRDefault="003D2E9C" w:rsidP="003D2E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3976EE" w14:textId="77777777" w:rsidR="003D2E9C" w:rsidRDefault="003D2E9C" w:rsidP="003D2E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Nicholas </w:t>
      </w:r>
      <w:proofErr w:type="spellStart"/>
      <w:r>
        <w:rPr>
          <w:rFonts w:ascii="Times New Roman" w:hAnsi="Times New Roman" w:cs="Times New Roman"/>
          <w:sz w:val="24"/>
          <w:szCs w:val="24"/>
        </w:rPr>
        <w:t>Mourton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forgery against him.</w:t>
      </w:r>
    </w:p>
    <w:p w14:paraId="6C944AC5" w14:textId="77777777" w:rsidR="003D2E9C" w:rsidRDefault="003D2E9C" w:rsidP="003D2E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0055E42" w14:textId="77777777" w:rsidR="003D2E9C" w:rsidRDefault="003D2E9C" w:rsidP="003D2E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FDB2AA" w14:textId="77777777" w:rsidR="003D2E9C" w:rsidRDefault="003D2E9C" w:rsidP="003D2E9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BBEF6F" w14:textId="77777777" w:rsidR="003D2E9C" w:rsidRDefault="003D2E9C" w:rsidP="003D2E9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March 2022</w:t>
      </w:r>
    </w:p>
    <w:p w14:paraId="43F9440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B8812" w14:textId="77777777" w:rsidR="003D2E9C" w:rsidRDefault="003D2E9C" w:rsidP="009139A6">
      <w:r>
        <w:separator/>
      </w:r>
    </w:p>
  </w:endnote>
  <w:endnote w:type="continuationSeparator" w:id="0">
    <w:p w14:paraId="43223A0D" w14:textId="77777777" w:rsidR="003D2E9C" w:rsidRDefault="003D2E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CAB7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FE38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319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415B7" w14:textId="77777777" w:rsidR="003D2E9C" w:rsidRDefault="003D2E9C" w:rsidP="009139A6">
      <w:r>
        <w:separator/>
      </w:r>
    </w:p>
  </w:footnote>
  <w:footnote w:type="continuationSeparator" w:id="0">
    <w:p w14:paraId="49ADF5DA" w14:textId="77777777" w:rsidR="003D2E9C" w:rsidRDefault="003D2E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1134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EEB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0F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E9C"/>
    <w:rsid w:val="000666E0"/>
    <w:rsid w:val="002510B7"/>
    <w:rsid w:val="003D2E9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D2E47"/>
  <w15:chartTrackingRefBased/>
  <w15:docId w15:val="{6DB58D76-C86E-4A12-9F17-318865904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D2E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2022-04-22T14:16:00Z</dcterms:created>
  <dcterms:modified xsi:type="dcterms:W3CDTF">2022-04-22T14:17:00Z</dcterms:modified>
</cp:coreProperties>
</file>